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B865C"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4C2849">
        <w:rPr>
          <w:b/>
          <w:noProof/>
          <w:sz w:val="24"/>
        </w:rPr>
        <w:t>4</w:t>
      </w:r>
      <w:r>
        <w:rPr>
          <w:b/>
          <w:i/>
          <w:noProof/>
          <w:sz w:val="28"/>
        </w:rPr>
        <w:tab/>
      </w:r>
      <w:r w:rsidR="003456C8" w:rsidRPr="007F3738">
        <w:rPr>
          <w:b/>
          <w:noProof/>
          <w:sz w:val="24"/>
        </w:rPr>
        <w:t>R2-23</w:t>
      </w:r>
      <w:r w:rsidR="008A5E29" w:rsidRPr="007F3738">
        <w:rPr>
          <w:b/>
          <w:noProof/>
          <w:sz w:val="24"/>
        </w:rPr>
        <w:t>1</w:t>
      </w:r>
      <w:r w:rsidR="007F3738" w:rsidRPr="007F3738">
        <w:rPr>
          <w:b/>
          <w:noProof/>
          <w:sz w:val="24"/>
        </w:rPr>
        <w:t>2340</w:t>
      </w:r>
    </w:p>
    <w:p w14:paraId="7CB45193" w14:textId="400F1920" w:rsidR="001E41F3" w:rsidRPr="007E012D" w:rsidRDefault="004C2849" w:rsidP="005E2C44">
      <w:pPr>
        <w:pStyle w:val="CRCoverPage"/>
        <w:outlineLvl w:val="0"/>
        <w:rPr>
          <w:b/>
          <w:noProof/>
          <w:sz w:val="24"/>
          <w:lang w:val="de-DE"/>
        </w:rPr>
      </w:pPr>
      <w:bookmarkStart w:id="0" w:name="_Hlk127471960"/>
      <w:r>
        <w:rPr>
          <w:b/>
          <w:noProof/>
          <w:sz w:val="24"/>
        </w:rPr>
        <w:t>Chicago, US, 13-17 November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0B72E" w:rsidR="001E41F3" w:rsidRPr="00410371" w:rsidRDefault="007E012D" w:rsidP="00E13F3D">
            <w:pPr>
              <w:pStyle w:val="CRCoverPage"/>
              <w:spacing w:after="0"/>
              <w:jc w:val="right"/>
              <w:rPr>
                <w:b/>
                <w:noProof/>
                <w:sz w:val="28"/>
              </w:rPr>
            </w:pPr>
            <w:r>
              <w:rPr>
                <w:b/>
                <w:sz w:val="28"/>
              </w:rPr>
              <w:t>38.3</w:t>
            </w:r>
            <w:r w:rsidR="008B38DF">
              <w:rPr>
                <w:b/>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237E7" w:rsidR="001E41F3" w:rsidRPr="00410371" w:rsidRDefault="007F3738" w:rsidP="00547111">
            <w:pPr>
              <w:pStyle w:val="CRCoverPage"/>
              <w:spacing w:after="0"/>
              <w:rPr>
                <w:noProof/>
              </w:rPr>
            </w:pPr>
            <w:r w:rsidRPr="007F3738">
              <w:rPr>
                <w:b/>
                <w:sz w:val="28"/>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A914E" w:rsidR="001E41F3" w:rsidRPr="00410371" w:rsidRDefault="00C949EB">
            <w:pPr>
              <w:pStyle w:val="CRCoverPage"/>
              <w:spacing w:after="0"/>
              <w:jc w:val="center"/>
              <w:rPr>
                <w:noProof/>
                <w:sz w:val="28"/>
              </w:rPr>
            </w:pPr>
            <w:r>
              <w:rPr>
                <w:b/>
                <w:sz w:val="28"/>
              </w:rPr>
              <w:t>1</w:t>
            </w:r>
            <w:r w:rsidR="00DC3E3D">
              <w:rPr>
                <w:b/>
                <w:sz w:val="28"/>
              </w:rPr>
              <w:t>7</w:t>
            </w:r>
            <w:r w:rsidR="007E012D" w:rsidRPr="007E012D">
              <w:rPr>
                <w:b/>
                <w:sz w:val="28"/>
              </w:rPr>
              <w:t>.</w:t>
            </w:r>
            <w:r w:rsidR="0053735D">
              <w:rPr>
                <w:b/>
                <w:sz w:val="28"/>
              </w:rPr>
              <w:t>5</w:t>
            </w:r>
            <w:r w:rsidR="007E012D" w:rsidRPr="007E01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139F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9AFBA" w:rsidR="001E41F3" w:rsidRDefault="009C6CF4">
            <w:pPr>
              <w:pStyle w:val="CRCoverPage"/>
              <w:spacing w:after="0"/>
              <w:ind w:left="100"/>
              <w:rPr>
                <w:noProof/>
              </w:rPr>
            </w:pPr>
            <w:r>
              <w:t xml:space="preserve">Correction </w:t>
            </w:r>
            <w:r w:rsidR="007C127B">
              <w:t>on</w:t>
            </w:r>
            <w:r w:rsidR="001E1595">
              <w:t xml:space="preserve"> </w:t>
            </w:r>
            <w:r w:rsidR="008B38DF">
              <w:t>PC5 PDCP reestablishment</w:t>
            </w:r>
            <w:r w:rsidR="003268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78338" w:rsidR="001E41F3" w:rsidRDefault="004B52F1">
            <w:pPr>
              <w:pStyle w:val="CRCoverPage"/>
              <w:spacing w:after="0"/>
              <w:ind w:left="100"/>
              <w:rPr>
                <w:noProof/>
              </w:rPr>
            </w:pPr>
            <w:r>
              <w:t>Apple</w:t>
            </w:r>
            <w:r w:rsidR="00661CA3">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47CC6" w:rsidR="001E41F3" w:rsidRDefault="007C127B">
            <w:pPr>
              <w:pStyle w:val="CRCoverPage"/>
              <w:spacing w:after="0"/>
              <w:ind w:left="100"/>
              <w:rPr>
                <w:noProof/>
              </w:rPr>
            </w:pPr>
            <w:proofErr w:type="spellStart"/>
            <w:r w:rsidRPr="007E012D">
              <w:t>NR_SL_</w:t>
            </w:r>
            <w:r>
              <w:t>enh</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631EE" w:rsidR="001E41F3" w:rsidRDefault="007E012D">
            <w:pPr>
              <w:pStyle w:val="CRCoverPage"/>
              <w:spacing w:after="0"/>
              <w:ind w:left="100"/>
              <w:rPr>
                <w:noProof/>
              </w:rPr>
            </w:pPr>
            <w:r>
              <w:t>2023-</w:t>
            </w:r>
            <w:r w:rsidR="009E39F6">
              <w:t>10</w:t>
            </w:r>
            <w:r>
              <w:t>-</w:t>
            </w:r>
            <w:r w:rsidR="00DC3E3D">
              <w:t>2</w:t>
            </w:r>
            <w:r w:rsidR="009E39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3FCAD" w:rsidR="001E41F3" w:rsidRDefault="009E39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0F650D1D" w14:textId="684A4546" w:rsidR="008B38DF" w:rsidRDefault="00B87323" w:rsidP="00434A5B">
            <w:pPr>
              <w:pStyle w:val="CRCoverPage"/>
              <w:spacing w:after="0"/>
              <w:ind w:left="100"/>
              <w:rPr>
                <w:noProof/>
                <w:lang w:eastAsia="ja-JP"/>
              </w:rPr>
            </w:pPr>
            <w:r>
              <w:rPr>
                <w:noProof/>
                <w:lang w:eastAsia="ja-JP"/>
              </w:rPr>
              <w:t xml:space="preserve">In current </w:t>
            </w:r>
            <w:r w:rsidR="009E39F6">
              <w:rPr>
                <w:noProof/>
                <w:lang w:eastAsia="ja-JP"/>
              </w:rPr>
              <w:t xml:space="preserve">R17. </w:t>
            </w:r>
            <w:r>
              <w:rPr>
                <w:noProof/>
                <w:lang w:eastAsia="ja-JP"/>
              </w:rPr>
              <w:t xml:space="preserve">spec, </w:t>
            </w:r>
            <w:r w:rsidR="008B38DF">
              <w:rPr>
                <w:noProof/>
                <w:lang w:eastAsia="ja-JP"/>
              </w:rPr>
              <w:t xml:space="preserve">the </w:t>
            </w:r>
            <w:r>
              <w:rPr>
                <w:noProof/>
                <w:lang w:eastAsia="ja-JP"/>
              </w:rPr>
              <w:t xml:space="preserve">Sidelink </w:t>
            </w:r>
            <w:r w:rsidR="008B38DF">
              <w:rPr>
                <w:noProof/>
                <w:lang w:eastAsia="ja-JP"/>
              </w:rPr>
              <w:t xml:space="preserve">TX UE behaviour does </w:t>
            </w:r>
            <w:r>
              <w:rPr>
                <w:noProof/>
                <w:lang w:eastAsia="ja-JP"/>
              </w:rPr>
              <w:t>not</w:t>
            </w:r>
            <w:r w:rsidR="008B38DF">
              <w:rPr>
                <w:noProof/>
                <w:lang w:eastAsia="ja-JP"/>
              </w:rPr>
              <w:t xml:space="preserve"> have a dedicate</w:t>
            </w:r>
            <w:r w:rsidR="001E1595">
              <w:rPr>
                <w:noProof/>
                <w:lang w:eastAsia="ja-JP"/>
              </w:rPr>
              <w:t xml:space="preserve">d </w:t>
            </w:r>
            <w:r w:rsidR="008B38DF">
              <w:rPr>
                <w:noProof/>
                <w:lang w:eastAsia="ja-JP"/>
              </w:rPr>
              <w:t>description for PC5 PDCP en</w:t>
            </w:r>
            <w:r w:rsidR="00FD4F26">
              <w:rPr>
                <w:noProof/>
                <w:lang w:eastAsia="ja-JP"/>
              </w:rPr>
              <w:t>t</w:t>
            </w:r>
            <w:r w:rsidR="008B38DF">
              <w:rPr>
                <w:noProof/>
                <w:lang w:eastAsia="ja-JP"/>
              </w:rPr>
              <w:t xml:space="preserve">ity reestablishment, the </w:t>
            </w:r>
            <w:r w:rsidR="007C127B">
              <w:rPr>
                <w:noProof/>
                <w:lang w:eastAsia="ja-JP"/>
              </w:rPr>
              <w:t>operation</w:t>
            </w:r>
            <w:r w:rsidR="008B38DF">
              <w:rPr>
                <w:noProof/>
                <w:lang w:eastAsia="ja-JP"/>
              </w:rPr>
              <w:t xml:space="preserve"> </w:t>
            </w:r>
            <w:r w:rsidR="00204530">
              <w:rPr>
                <w:noProof/>
                <w:lang w:eastAsia="ja-JP"/>
              </w:rPr>
              <w:t xml:space="preserve">for </w:t>
            </w:r>
            <w:r w:rsidR="007C127B">
              <w:rPr>
                <w:noProof/>
                <w:lang w:eastAsia="ja-JP"/>
              </w:rPr>
              <w:t>PC5 PDCP entity</w:t>
            </w:r>
            <w:r w:rsidR="00204530">
              <w:rPr>
                <w:noProof/>
                <w:lang w:eastAsia="ja-JP"/>
              </w:rPr>
              <w:t xml:space="preserve"> </w:t>
            </w:r>
            <w:r w:rsidR="008B38DF">
              <w:rPr>
                <w:noProof/>
                <w:lang w:eastAsia="ja-JP"/>
              </w:rPr>
              <w:t>is mixed with “Uu PDCP en</w:t>
            </w:r>
            <w:r w:rsidR="007C127B">
              <w:rPr>
                <w:noProof/>
                <w:lang w:eastAsia="ja-JP"/>
              </w:rPr>
              <w:t>t</w:t>
            </w:r>
            <w:r w:rsidR="008B38DF">
              <w:rPr>
                <w:noProof/>
                <w:lang w:eastAsia="ja-JP"/>
              </w:rPr>
              <w:t>ity”. However, as Uu PDCP protocol evolves with the support of UDC in R17, the description is not suitable for PC5 PDCP entity any more</w:t>
            </w:r>
            <w:r w:rsidR="009E39F6">
              <w:rPr>
                <w:noProof/>
                <w:lang w:eastAsia="ja-JP"/>
              </w:rPr>
              <w:t xml:space="preserve"> because the normative text in this procedure requires SL PDCP</w:t>
            </w:r>
            <w:r w:rsidR="007C127B">
              <w:rPr>
                <w:noProof/>
                <w:lang w:eastAsia="ja-JP"/>
              </w:rPr>
              <w:t xml:space="preserve"> entity</w:t>
            </w:r>
            <w:r w:rsidR="009E39F6">
              <w:rPr>
                <w:noProof/>
                <w:lang w:eastAsia="ja-JP"/>
              </w:rPr>
              <w:t xml:space="preserve"> to perform UDC in “else” branch, which is wrong.</w:t>
            </w:r>
          </w:p>
          <w:p w14:paraId="708AA7DE" w14:textId="2A2E7395" w:rsidR="00434A5B" w:rsidRDefault="00434A5B" w:rsidP="0088764E">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332FD7" w14:textId="3503A92B" w:rsidR="00B72F90" w:rsidRDefault="00B72F90" w:rsidP="008210A7">
            <w:pPr>
              <w:pStyle w:val="CRCoverPage"/>
              <w:numPr>
                <w:ilvl w:val="0"/>
                <w:numId w:val="1"/>
              </w:numPr>
              <w:spacing w:after="0"/>
              <w:rPr>
                <w:noProof/>
              </w:rPr>
            </w:pPr>
            <w:r>
              <w:rPr>
                <w:noProof/>
              </w:rPr>
              <w:t>In 5.</w:t>
            </w:r>
            <w:r w:rsidR="00204530">
              <w:rPr>
                <w:noProof/>
              </w:rPr>
              <w:t>1.2</w:t>
            </w:r>
            <w:r>
              <w:rPr>
                <w:noProof/>
              </w:rPr>
              <w:t xml:space="preserve">, </w:t>
            </w:r>
            <w:r w:rsidR="009E39F6">
              <w:rPr>
                <w:noProof/>
              </w:rPr>
              <w:t>lim</w:t>
            </w:r>
            <w:r w:rsidR="00FD4F26">
              <w:rPr>
                <w:noProof/>
              </w:rPr>
              <w:t>i</w:t>
            </w:r>
            <w:r w:rsidR="009E39F6">
              <w:rPr>
                <w:noProof/>
              </w:rPr>
              <w:t>ted the UDC</w:t>
            </w:r>
            <w:r w:rsidR="007C127B">
              <w:rPr>
                <w:noProof/>
              </w:rPr>
              <w:t xml:space="preserve"> </w:t>
            </w:r>
            <w:r w:rsidR="009E39F6">
              <w:rPr>
                <w:noProof/>
              </w:rPr>
              <w:t>operation in “else” branch to be</w:t>
            </w:r>
            <w:r w:rsidR="007C127B">
              <w:rPr>
                <w:noProof/>
              </w:rPr>
              <w:t xml:space="preserve"> only</w:t>
            </w:r>
            <w:r w:rsidR="009E39F6">
              <w:rPr>
                <w:noProof/>
              </w:rPr>
              <w:t xml:space="preserve"> applica</w:t>
            </w:r>
            <w:r w:rsidR="007C127B">
              <w:rPr>
                <w:noProof/>
              </w:rPr>
              <w:t>b</w:t>
            </w:r>
            <w:r w:rsidR="009E39F6">
              <w:rPr>
                <w:noProof/>
              </w:rPr>
              <w:t>le to PDCP in U</w:t>
            </w:r>
            <w:r w:rsidR="003E5ADF">
              <w:rPr>
                <w:noProof/>
              </w:rPr>
              <w:t>u</w:t>
            </w:r>
            <w:r w:rsidR="009E39F6">
              <w:rPr>
                <w:noProof/>
              </w:rPr>
              <w:t xml:space="preserve"> interface.</w:t>
            </w:r>
          </w:p>
          <w:p w14:paraId="04DDDF10" w14:textId="44537549" w:rsidR="007D1A25" w:rsidRDefault="007D1A25" w:rsidP="00B87323">
            <w:pPr>
              <w:pStyle w:val="CRCoverPage"/>
              <w:spacing w:after="0"/>
              <w:ind w:left="460"/>
              <w:rPr>
                <w:noProof/>
              </w:rPr>
            </w:pP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2A1AC336" w:rsidR="00875AB3" w:rsidRPr="00551002" w:rsidRDefault="00875AB3" w:rsidP="00875AB3">
            <w:pPr>
              <w:spacing w:after="0"/>
              <w:ind w:leftChars="29" w:left="58"/>
              <w:rPr>
                <w:rFonts w:ascii="Arial" w:eastAsia="Yu Mincho" w:hAnsi="Arial" w:cs="Arial"/>
                <w:szCs w:val="18"/>
                <w:lang w:eastAsia="zh-CN"/>
              </w:rPr>
            </w:pPr>
            <w:r w:rsidRPr="00E01AE1">
              <w:rPr>
                <w:rFonts w:ascii="Arial" w:eastAsia="Yu Mincho" w:hAnsi="Arial"/>
                <w:lang w:eastAsia="ko-KR"/>
              </w:rPr>
              <w:t xml:space="preserve">Actions related to </w:t>
            </w:r>
            <w:r w:rsidR="00204530">
              <w:rPr>
                <w:rFonts w:ascii="Arial" w:eastAsia="Yu Mincho" w:hAnsi="Arial"/>
                <w:lang w:eastAsia="ko-KR"/>
              </w:rPr>
              <w:t>PC5 PDCP reestablishment</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126F2145" w:rsidR="00875AB3" w:rsidRPr="000B7719"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 this change</w:t>
            </w:r>
            <w:r w:rsidR="000B7719">
              <w:rPr>
                <w:rFonts w:ascii="Arial" w:eastAsia="Malgun Gothic" w:hAnsi="Arial" w:cs="Arial"/>
              </w:rPr>
              <w:t xml:space="preserve"> but </w:t>
            </w:r>
            <w:proofErr w:type="spellStart"/>
            <w:r w:rsidR="000B7719">
              <w:rPr>
                <w:rFonts w:ascii="Arial" w:eastAsia="Malgun Gothic" w:hAnsi="Arial" w:cs="Arial"/>
              </w:rPr>
              <w:t>gNB</w:t>
            </w:r>
            <w:proofErr w:type="spellEnd"/>
            <w:r w:rsidR="000B7719">
              <w:rPr>
                <w:rFonts w:ascii="Arial" w:eastAsia="Malgun Gothic" w:hAnsi="Arial" w:cs="Arial"/>
              </w:rPr>
              <w:t xml:space="preserve"> not implement this change</w:t>
            </w:r>
            <w:r>
              <w:rPr>
                <w:rFonts w:ascii="Arial" w:eastAsia="Malgun Gothic" w:hAnsi="Arial" w:cs="Arial"/>
              </w:rPr>
              <w:t xml:space="preserve">, there is </w:t>
            </w:r>
            <w:r w:rsidR="00F64D9E">
              <w:rPr>
                <w:rFonts w:ascii="Arial" w:eastAsia="Malgun Gothic" w:hAnsi="Arial" w:cs="Arial"/>
              </w:rPr>
              <w:t xml:space="preserve">no </w:t>
            </w:r>
            <w:r>
              <w:rPr>
                <w:rFonts w:ascii="Arial" w:eastAsia="Malgun Gothic" w:hAnsi="Arial" w:cs="Arial"/>
              </w:rPr>
              <w:t xml:space="preserve">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77777777"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 xml:space="preserve">Sidelink TX UE implement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FE011" w:rsidR="001E41F3" w:rsidRDefault="00204530">
            <w:pPr>
              <w:pStyle w:val="CRCoverPage"/>
              <w:spacing w:after="0"/>
              <w:ind w:left="100"/>
              <w:rPr>
                <w:noProof/>
              </w:rPr>
            </w:pPr>
            <w:r>
              <w:rPr>
                <w:noProof/>
              </w:rPr>
              <w:t>Side</w:t>
            </w:r>
            <w:r w:rsidR="00FD4F26">
              <w:rPr>
                <w:noProof/>
              </w:rPr>
              <w:t>l</w:t>
            </w:r>
            <w:r>
              <w:rPr>
                <w:noProof/>
              </w:rPr>
              <w:t xml:space="preserve">ink </w:t>
            </w:r>
            <w:r w:rsidR="000B7719">
              <w:rPr>
                <w:noProof/>
              </w:rPr>
              <w:t xml:space="preserve">TX UE will </w:t>
            </w:r>
            <w:r w:rsidR="003E5ADF">
              <w:rPr>
                <w:noProof/>
              </w:rPr>
              <w:t xml:space="preserve">be required to </w:t>
            </w:r>
            <w:r>
              <w:rPr>
                <w:noProof/>
              </w:rPr>
              <w:t>apply wrong compression methods which are suppo</w:t>
            </w:r>
            <w:r w:rsidR="00FD4F26">
              <w:rPr>
                <w:noProof/>
              </w:rPr>
              <w:t>s</w:t>
            </w:r>
            <w:r>
              <w:rPr>
                <w:noProof/>
              </w:rPr>
              <w:t>ed to be only used by Uu uplink.</w:t>
            </w:r>
            <w:r w:rsidR="002A5AA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59BFD" w:rsidR="001E41F3" w:rsidRDefault="008B38DF">
            <w:pPr>
              <w:pStyle w:val="CRCoverPage"/>
              <w:spacing w:after="0"/>
              <w:ind w:left="100"/>
              <w:rPr>
                <w:noProof/>
                <w:lang w:eastAsia="ja-JP"/>
              </w:rPr>
            </w:pPr>
            <w:r>
              <w:rPr>
                <w:noProof/>
                <w:lang w:eastAsia="ja-JP"/>
              </w:rPr>
              <w:t>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1A92B7B2"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525641384"/>
      <w:r w:rsidRPr="007E012D">
        <w:rPr>
          <w:rFonts w:eastAsia="SimSun"/>
          <w:bCs/>
          <w:i/>
          <w:sz w:val="22"/>
          <w:szCs w:val="22"/>
          <w:lang w:val="en-US" w:eastAsia="zh-CN"/>
        </w:rPr>
        <w:lastRenderedPageBreak/>
        <w:t>START</w:t>
      </w:r>
      <w:r w:rsidRPr="007E012D">
        <w:rPr>
          <w:rFonts w:eastAsia="Calibri"/>
          <w:bCs/>
          <w:i/>
          <w:sz w:val="22"/>
          <w:szCs w:val="22"/>
          <w:lang w:val="en-US" w:eastAsia="ko-KR"/>
        </w:rPr>
        <w:t xml:space="preserve"> OF </w:t>
      </w:r>
      <w:r w:rsidR="00497B26">
        <w:rPr>
          <w:rFonts w:eastAsia="Calibri"/>
          <w:bCs/>
          <w:i/>
          <w:sz w:val="22"/>
          <w:szCs w:val="22"/>
          <w:lang w:val="en-US" w:eastAsia="ko-KR"/>
        </w:rPr>
        <w:t>FIRST</w:t>
      </w:r>
      <w:r w:rsidRPr="007E012D">
        <w:rPr>
          <w:rFonts w:eastAsia="Calibri"/>
          <w:bCs/>
          <w:i/>
          <w:sz w:val="22"/>
          <w:szCs w:val="22"/>
          <w:lang w:val="en-US" w:eastAsia="ko-KR"/>
        </w:rPr>
        <w:t xml:space="preserve"> CHANGE</w:t>
      </w:r>
    </w:p>
    <w:p w14:paraId="2C40AAB6" w14:textId="77777777" w:rsidR="00133921" w:rsidRPr="00D22E31" w:rsidRDefault="00133921" w:rsidP="00133921">
      <w:pPr>
        <w:pStyle w:val="Heading3"/>
        <w:rPr>
          <w:lang w:eastAsia="ko-KR"/>
        </w:rPr>
      </w:pPr>
      <w:bookmarkStart w:id="3" w:name="_Toc12616331"/>
      <w:bookmarkStart w:id="4" w:name="_Toc37126942"/>
      <w:bookmarkStart w:id="5" w:name="_Toc46492055"/>
      <w:bookmarkStart w:id="6" w:name="_Toc46492163"/>
      <w:bookmarkStart w:id="7" w:name="_Toc139052312"/>
      <w:bookmarkStart w:id="8" w:name="_Toc139045289"/>
      <w:bookmarkStart w:id="9" w:name="_Toc131064491"/>
      <w:bookmarkEnd w:id="2"/>
      <w:r w:rsidRPr="00D22E31">
        <w:rPr>
          <w:lang w:eastAsia="ko-KR"/>
        </w:rPr>
        <w:t>5.1.2</w:t>
      </w:r>
      <w:r w:rsidRPr="00D22E31">
        <w:rPr>
          <w:lang w:eastAsia="ko-KR"/>
        </w:rPr>
        <w:tab/>
        <w:t>PDCP entity re-establishment</w:t>
      </w:r>
      <w:bookmarkEnd w:id="3"/>
      <w:bookmarkEnd w:id="4"/>
      <w:bookmarkEnd w:id="5"/>
      <w:bookmarkEnd w:id="6"/>
      <w:bookmarkEnd w:id="7"/>
    </w:p>
    <w:p w14:paraId="47E1C08A" w14:textId="77777777" w:rsidR="00133921" w:rsidRPr="00D22E31" w:rsidRDefault="00133921" w:rsidP="00133921">
      <w:pPr>
        <w:rPr>
          <w:lang w:eastAsia="ko-KR"/>
        </w:rPr>
      </w:pPr>
      <w:r w:rsidRPr="00D22E31">
        <w:t>When upper layers request a PDCP entity re-establishment</w:t>
      </w:r>
      <w:r w:rsidRPr="00D22E31">
        <w:rPr>
          <w:lang w:eastAsia="ko-KR"/>
        </w:rPr>
        <w:t>, the UE shall additionally perform once the procedures described in this clause</w:t>
      </w:r>
      <w:r w:rsidRPr="00D22E31">
        <w:rPr>
          <w:lang w:eastAsia="zh-CN"/>
        </w:rPr>
        <w:t xml:space="preserve"> for </w:t>
      </w:r>
      <w:proofErr w:type="spellStart"/>
      <w:r w:rsidRPr="00D22E31">
        <w:rPr>
          <w:lang w:eastAsia="ko-KR"/>
        </w:rPr>
        <w:t>Uu</w:t>
      </w:r>
      <w:proofErr w:type="spellEnd"/>
      <w:r w:rsidRPr="00D22E31">
        <w:rPr>
          <w:lang w:eastAsia="ko-KR"/>
        </w:rPr>
        <w:t xml:space="preserve"> </w:t>
      </w:r>
      <w:r w:rsidRPr="00D22E31">
        <w:rPr>
          <w:lang w:eastAsia="zh-CN"/>
        </w:rPr>
        <w:t>or</w:t>
      </w:r>
      <w:r w:rsidRPr="00D22E31">
        <w:rPr>
          <w:lang w:eastAsia="ko-KR"/>
        </w:rPr>
        <w:t xml:space="preserve"> </w:t>
      </w:r>
      <w:r w:rsidRPr="00D22E31">
        <w:rPr>
          <w:lang w:eastAsia="zh-CN"/>
        </w:rPr>
        <w:t>PC5</w:t>
      </w:r>
      <w:r w:rsidRPr="00D22E31">
        <w:rPr>
          <w:lang w:eastAsia="ko-KR"/>
        </w:rPr>
        <w:t xml:space="preserve"> interface. After performing the procedures in this clause, the UE shall follow the procedures in clause 5.2.</w:t>
      </w:r>
    </w:p>
    <w:p w14:paraId="3AA43F5B" w14:textId="77777777" w:rsidR="00133921" w:rsidRPr="00D22E31" w:rsidRDefault="00133921" w:rsidP="00133921">
      <w:pPr>
        <w:rPr>
          <w:lang w:eastAsia="ko-KR"/>
        </w:rPr>
      </w:pPr>
      <w:r w:rsidRPr="00D22E31">
        <w:t xml:space="preserve">When upper layers request a PDCP entity re-establishment, </w:t>
      </w:r>
      <w:r w:rsidRPr="00D22E31">
        <w:rPr>
          <w:lang w:eastAsia="ko-KR"/>
        </w:rPr>
        <w:t xml:space="preserve">the </w:t>
      </w:r>
      <w:r w:rsidRPr="00D22E31">
        <w:t>transmitting PDCP entity shall</w:t>
      </w:r>
      <w:r w:rsidRPr="00D22E31">
        <w:rPr>
          <w:lang w:eastAsia="ko-KR"/>
        </w:rPr>
        <w:t>:</w:t>
      </w:r>
    </w:p>
    <w:p w14:paraId="4A1F5C00"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ROHC protocol for uplink and start with an IR state in U-mode (as defined in </w:t>
      </w:r>
      <w:r w:rsidRPr="00D22E31">
        <w:t>RFC 3095</w:t>
      </w:r>
      <w:r w:rsidRPr="00D22E31">
        <w:rPr>
          <w:lang w:eastAsia="ko-KR"/>
        </w:rPr>
        <w:t xml:space="preserve"> [8] and </w:t>
      </w:r>
      <w:r w:rsidRPr="00D22E31">
        <w:t>RFC 4815</w:t>
      </w:r>
      <w:r w:rsidRPr="00D22E31">
        <w:rPr>
          <w:lang w:eastAsia="ko-KR"/>
        </w:rPr>
        <w:t xml:space="preserve"> [9])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301952F4"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UM DRBs </w:t>
      </w:r>
      <w:r w:rsidRPr="00D22E31">
        <w:rPr>
          <w:lang w:eastAsia="ko-KR"/>
        </w:rPr>
        <w:t>and AM DRBs</w:t>
      </w:r>
      <w:r w:rsidRPr="00D22E31">
        <w:t>,</w:t>
      </w:r>
      <w:r w:rsidRPr="00D22E31">
        <w:rPr>
          <w:lang w:eastAsia="ko-KR"/>
        </w:rPr>
        <w:t xml:space="preserve"> reset the EHC protocol for uplink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-UL</w:t>
      </w:r>
      <w:r w:rsidRPr="00D22E31">
        <w:rPr>
          <w:lang w:eastAsia="ko-KR"/>
        </w:rPr>
        <w:t xml:space="preserve"> is not configured in </w:t>
      </w:r>
      <w:r w:rsidRPr="00D22E31">
        <w:t>TS 38.331</w:t>
      </w:r>
      <w:r w:rsidRPr="00D22E31">
        <w:rPr>
          <w:lang w:eastAsia="ko-KR"/>
        </w:rPr>
        <w:t xml:space="preserve"> [3];</w:t>
      </w:r>
    </w:p>
    <w:p w14:paraId="56902425" w14:textId="77777777" w:rsidR="00133921" w:rsidRPr="00D22E31" w:rsidRDefault="00133921" w:rsidP="00133921">
      <w:pPr>
        <w:pStyle w:val="B1"/>
        <w:rPr>
          <w:lang w:eastAsia="zh-CN"/>
        </w:rPr>
      </w:pPr>
      <w:r w:rsidRPr="00D22E31">
        <w:rPr>
          <w:lang w:eastAsia="ko-KR"/>
        </w:rPr>
        <w:t>-</w:t>
      </w:r>
      <w:r w:rsidRPr="00D22E31">
        <w:rPr>
          <w:lang w:eastAsia="ko-KR"/>
        </w:rPr>
        <w:tab/>
      </w:r>
      <w:r w:rsidRPr="00D22E31">
        <w:rPr>
          <w:lang w:eastAsia="zh-CN"/>
        </w:rPr>
        <w:t xml:space="preserve">for AM DRBs, </w:t>
      </w:r>
      <w:r w:rsidRPr="00D22E31">
        <w:rPr>
          <w:lang w:eastAsia="ko-KR"/>
        </w:rPr>
        <w:t>reset the UDC</w:t>
      </w:r>
      <w:r w:rsidRPr="00D22E31">
        <w:rPr>
          <w:lang w:eastAsia="zh-CN"/>
        </w:rPr>
        <w:t xml:space="preserve"> </w:t>
      </w:r>
      <w:r w:rsidRPr="00D22E31">
        <w:rPr>
          <w:lang w:eastAsia="ko-KR"/>
        </w:rPr>
        <w:t xml:space="preserve">compression buffer to all zeros and prefill the dictionary if </w:t>
      </w:r>
      <w:proofErr w:type="spellStart"/>
      <w:r w:rsidRPr="00D22E31">
        <w:rPr>
          <w:i/>
          <w:lang w:eastAsia="ko-KR"/>
        </w:rPr>
        <w:t>drb-Continue</w:t>
      </w:r>
      <w:r w:rsidRPr="00D22E31">
        <w:rPr>
          <w:i/>
          <w:lang w:eastAsia="zh-CN"/>
        </w:rPr>
        <w:t>UDC</w:t>
      </w:r>
      <w:proofErr w:type="spellEnd"/>
      <w:r w:rsidRPr="00D22E31">
        <w:rPr>
          <w:lang w:eastAsia="ko-KR"/>
        </w:rPr>
        <w:t xml:space="preserve"> is not configured in </w:t>
      </w:r>
      <w:r w:rsidRPr="00D22E31">
        <w:t>TS 38.331</w:t>
      </w:r>
      <w:r w:rsidRPr="00D22E31">
        <w:rPr>
          <w:lang w:eastAsia="ko-KR"/>
        </w:rPr>
        <w:t xml:space="preserve"> [3];</w:t>
      </w:r>
    </w:p>
    <w:p w14:paraId="72C7808C" w14:textId="77777777" w:rsidR="00133921" w:rsidRPr="00D22E31" w:rsidRDefault="00133921" w:rsidP="00133921">
      <w:pPr>
        <w:pStyle w:val="B1"/>
        <w:rPr>
          <w:lang w:eastAsia="ko-KR"/>
        </w:rPr>
      </w:pPr>
      <w:r w:rsidRPr="00D22E31">
        <w:rPr>
          <w:lang w:eastAsia="ko-KR"/>
        </w:rPr>
        <w:t>-</w:t>
      </w:r>
      <w:r w:rsidRPr="00D22E31">
        <w:rPr>
          <w:lang w:eastAsia="ko-KR"/>
        </w:rPr>
        <w:tab/>
      </w:r>
      <w:r w:rsidRPr="00D22E31">
        <w:t xml:space="preserve">for SRBs and UM DRBs, </w:t>
      </w:r>
      <w:r w:rsidRPr="00D22E31">
        <w:rPr>
          <w:lang w:eastAsia="ko-KR"/>
        </w:rPr>
        <w:t>set TX_NEXT to the initial value;</w:t>
      </w:r>
    </w:p>
    <w:p w14:paraId="6A9B6448" w14:textId="77777777" w:rsidR="00133921" w:rsidRPr="00D22E31" w:rsidRDefault="00133921" w:rsidP="00133921">
      <w:pPr>
        <w:pStyle w:val="B1"/>
        <w:rPr>
          <w:lang w:eastAsia="ko-KR"/>
        </w:rPr>
      </w:pPr>
      <w:r w:rsidRPr="00D22E31">
        <w:rPr>
          <w:lang w:eastAsia="ko-KR"/>
        </w:rPr>
        <w:t>-</w:t>
      </w:r>
      <w:r w:rsidRPr="00D22E31">
        <w:rPr>
          <w:lang w:eastAsia="ko-KR"/>
        </w:rPr>
        <w:tab/>
        <w:t>for SRBs, discard all stored PDCP SDUs and PDCP PDUs;</w:t>
      </w:r>
    </w:p>
    <w:p w14:paraId="66630DDF" w14:textId="77777777" w:rsidR="00133921" w:rsidRPr="00D22E31" w:rsidRDefault="00133921" w:rsidP="00133921">
      <w:pPr>
        <w:pStyle w:val="B1"/>
        <w:rPr>
          <w:lang w:eastAsia="ko-KR"/>
        </w:rPr>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r w:rsidRPr="00D22E31">
        <w:rPr>
          <w:lang w:eastAsia="ko-KR"/>
        </w:rPr>
        <w:t>;</w:t>
      </w:r>
    </w:p>
    <w:p w14:paraId="01181D8D" w14:textId="77777777" w:rsidR="00133921" w:rsidRPr="00D22E31" w:rsidRDefault="00133921" w:rsidP="00133921">
      <w:pPr>
        <w:pStyle w:val="B1"/>
        <w:rPr>
          <w:lang w:eastAsia="ko-KR"/>
        </w:rPr>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15324F2A" w14:textId="77777777" w:rsidR="00133921" w:rsidRPr="00D22E31" w:rsidRDefault="00133921" w:rsidP="00133921">
      <w:pPr>
        <w:pStyle w:val="B1"/>
        <w:rPr>
          <w:lang w:eastAsia="ko-KR"/>
        </w:rPr>
      </w:pPr>
      <w:r w:rsidRPr="00D22E31">
        <w:rPr>
          <w:lang w:eastAsia="ko-KR"/>
        </w:rPr>
        <w:t>-</w:t>
      </w:r>
      <w:r w:rsidRPr="00D22E31">
        <w:rPr>
          <w:lang w:eastAsia="ko-KR"/>
        </w:rPr>
        <w:tab/>
        <w:t xml:space="preserve">for UM DRBs, for </w:t>
      </w:r>
      <w:r w:rsidRPr="00D22E31">
        <w:t xml:space="preserve">each PDCP SDU already associated with a PDCP </w:t>
      </w:r>
      <w:r w:rsidRPr="00D22E31">
        <w:rPr>
          <w:lang w:eastAsia="ko-KR"/>
        </w:rPr>
        <w:t>SN</w:t>
      </w:r>
      <w:r w:rsidRPr="00D22E31">
        <w:t xml:space="preserve"> but for which a corresponding PDU has not previously been submitted to lower layers, and;</w:t>
      </w:r>
    </w:p>
    <w:p w14:paraId="4613C6CA"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for </w:t>
      </w:r>
      <w:proofErr w:type="spellStart"/>
      <w:r w:rsidRPr="00D22E31">
        <w:rPr>
          <w:lang w:eastAsia="zh-CN"/>
        </w:rPr>
        <w:t>Uu</w:t>
      </w:r>
      <w:proofErr w:type="spellEnd"/>
      <w:r w:rsidRPr="00D22E31">
        <w:rPr>
          <w:lang w:eastAsia="zh-CN"/>
        </w:rPr>
        <w:t xml:space="preserve"> interface whose PDCP entities were suspended</w:t>
      </w:r>
      <w:r w:rsidRPr="00D22E31">
        <w:rPr>
          <w:lang w:eastAsia="ko-KR"/>
        </w:rPr>
        <w:t>, from the first PDCP SDU for which the successful delivery of the corresponding PDCP Data PDU has not been confirmed by lower layers, for each PDCP SDU already associated with a PDCP SN:</w:t>
      </w:r>
    </w:p>
    <w:p w14:paraId="7FBE1220" w14:textId="77777777" w:rsidR="00133921" w:rsidRPr="00D22E31" w:rsidRDefault="00133921" w:rsidP="00133921">
      <w:pPr>
        <w:pStyle w:val="B2"/>
        <w:rPr>
          <w:lang w:eastAsia="ko-KR"/>
        </w:rPr>
      </w:pPr>
      <w:r w:rsidRPr="00D22E31">
        <w:rPr>
          <w:lang w:eastAsia="ko-KR"/>
        </w:rPr>
        <w:t>-</w:t>
      </w:r>
      <w:r w:rsidRPr="00D22E31">
        <w:rPr>
          <w:lang w:eastAsia="ko-KR"/>
        </w:rPr>
        <w:tab/>
        <w:t>consider the PDCP SDUs as received from upper layer;</w:t>
      </w:r>
    </w:p>
    <w:p w14:paraId="39CA5CF2" w14:textId="77777777" w:rsidR="00133921" w:rsidRPr="00D22E31" w:rsidRDefault="00133921" w:rsidP="00133921">
      <w:pPr>
        <w:pStyle w:val="B2"/>
        <w:rPr>
          <w:lang w:eastAsia="ko-KR"/>
        </w:rPr>
      </w:pPr>
      <w:r w:rsidRPr="00D22E31">
        <w:rPr>
          <w:lang w:eastAsia="ko-KR"/>
        </w:rPr>
        <w:t>-</w:t>
      </w:r>
      <w:r w:rsidRPr="00D22E31">
        <w:rPr>
          <w:lang w:eastAsia="ko-KR"/>
        </w:rPr>
        <w:tab/>
      </w:r>
      <w:r w:rsidRPr="00D22E31">
        <w:t>perform transmission</w:t>
      </w:r>
      <w:r w:rsidRPr="00D22E31">
        <w:rPr>
          <w:lang w:eastAsia="ko-KR"/>
        </w:rPr>
        <w:t xml:space="preserve"> of the PDCP SDUs </w:t>
      </w:r>
      <w:r w:rsidRPr="00D22E31">
        <w:t xml:space="preserve">in ascending order of the COUNT value associated to the </w:t>
      </w:r>
      <w:r w:rsidRPr="00D22E31">
        <w:rPr>
          <w:lang w:eastAsia="ko-KR"/>
        </w:rPr>
        <w:t xml:space="preserve">PDCP </w:t>
      </w:r>
      <w:r w:rsidRPr="00D22E31">
        <w:t xml:space="preserve">SDU prior to the PDCP re-establishment without </w:t>
      </w:r>
      <w:r w:rsidRPr="00D22E31">
        <w:rPr>
          <w:lang w:eastAsia="ko-KR"/>
        </w:rPr>
        <w:t>re</w:t>
      </w:r>
      <w:r w:rsidRPr="00D22E31">
        <w:t xml:space="preserve">starting the </w:t>
      </w:r>
      <w:proofErr w:type="spellStart"/>
      <w:r w:rsidRPr="00D22E31">
        <w:rPr>
          <w:i/>
        </w:rPr>
        <w:t>discardTimer</w:t>
      </w:r>
      <w:proofErr w:type="spellEnd"/>
      <w:r w:rsidRPr="00D22E31">
        <w:t>, as specified in clause 5.2.1</w:t>
      </w:r>
      <w:r w:rsidRPr="00D22E31">
        <w:rPr>
          <w:lang w:eastAsia="ko-KR"/>
        </w:rPr>
        <w:t>;</w:t>
      </w:r>
    </w:p>
    <w:p w14:paraId="235C8B8E" w14:textId="196152EA" w:rsidR="00133921" w:rsidRPr="00D22E31" w:rsidRDefault="00133921" w:rsidP="00133921">
      <w:pPr>
        <w:pStyle w:val="B1"/>
        <w:rPr>
          <w:lang w:eastAsia="ko-KR"/>
        </w:rPr>
      </w:pPr>
      <w:r w:rsidRPr="00D22E31">
        <w:rPr>
          <w:lang w:eastAsia="ko-KR"/>
        </w:rPr>
        <w:t>-</w:t>
      </w:r>
      <w:r w:rsidRPr="00D22E31">
        <w:rPr>
          <w:lang w:eastAsia="ko-KR"/>
        </w:rPr>
        <w:tab/>
        <w:t>for AM DRBs whose PDCP entities were not suspended, from the first PDCP SDU for which the successful delivery of the corresponding PDCP Data PDU has not been confirmed by lower layers,</w:t>
      </w:r>
      <w:r w:rsidRPr="00D22E31">
        <w:t xml:space="preserve"> perform </w:t>
      </w:r>
      <w:r w:rsidRPr="00D22E31">
        <w:rPr>
          <w:lang w:eastAsia="ko-KR"/>
        </w:rPr>
        <w:t xml:space="preserve">retransmission or </w:t>
      </w:r>
      <w:r w:rsidRPr="00D22E31">
        <w:t>transmission</w:t>
      </w:r>
      <w:r w:rsidRPr="00D22E31">
        <w:rPr>
          <w:lang w:eastAsia="ko-KR"/>
        </w:rPr>
        <w:t xml:space="preserve"> of all the PDCP SDUs already associated with PDCP SNs </w:t>
      </w:r>
      <w:r w:rsidRPr="00D22E31">
        <w:t>in ascending order of the COUNT value</w:t>
      </w:r>
      <w:r w:rsidRPr="00D22E31">
        <w:rPr>
          <w:lang w:eastAsia="ko-KR"/>
        </w:rPr>
        <w:t xml:space="preserve">s </w:t>
      </w:r>
      <w:r w:rsidRPr="00D22E31">
        <w:t xml:space="preserve">associated to the </w:t>
      </w:r>
      <w:r w:rsidRPr="00D22E31">
        <w:rPr>
          <w:lang w:eastAsia="ko-KR"/>
        </w:rPr>
        <w:t xml:space="preserve">PDCP </w:t>
      </w:r>
      <w:r w:rsidRPr="00D22E31">
        <w:t xml:space="preserve">SDU prior to the PDCP entity re-establishment </w:t>
      </w:r>
      <w:r w:rsidRPr="00D22E31">
        <w:rPr>
          <w:lang w:eastAsia="ko-KR"/>
        </w:rPr>
        <w:t>as specified below:</w:t>
      </w:r>
    </w:p>
    <w:p w14:paraId="30627FAF" w14:textId="77777777" w:rsidR="00133921" w:rsidRPr="00D22E31" w:rsidRDefault="00133921" w:rsidP="00133921">
      <w:pPr>
        <w:pStyle w:val="B2"/>
        <w:rPr>
          <w:lang w:eastAsia="ko-KR"/>
        </w:rPr>
      </w:pPr>
      <w:r w:rsidRPr="00D22E31">
        <w:rPr>
          <w:lang w:eastAsia="ko-KR"/>
        </w:rPr>
        <w:t>-</w:t>
      </w:r>
      <w:r w:rsidRPr="00D22E31">
        <w:rPr>
          <w:lang w:eastAsia="ko-KR"/>
        </w:rPr>
        <w:tab/>
        <w:t>perform header compression of the PDCP SDU using ROHC as specified in the clause 5.7.4 and/or using EHC as specified in the clause 5.12.4;</w:t>
      </w:r>
    </w:p>
    <w:p w14:paraId="4DC91FC9" w14:textId="77777777" w:rsidR="00133921" w:rsidRPr="00D22E31" w:rsidRDefault="00133921" w:rsidP="00133921">
      <w:pPr>
        <w:pStyle w:val="B2"/>
        <w:rPr>
          <w:lang w:eastAsia="zh-CN"/>
        </w:rPr>
      </w:pPr>
      <w:r w:rsidRPr="00D22E31">
        <w:rPr>
          <w:lang w:eastAsia="zh-CN"/>
        </w:rPr>
        <w:t>-</w:t>
      </w:r>
      <w:r w:rsidRPr="00D22E31">
        <w:rPr>
          <w:lang w:eastAsia="zh-CN"/>
        </w:rPr>
        <w:tab/>
        <w:t xml:space="preserve">If </w:t>
      </w:r>
      <w:proofErr w:type="spellStart"/>
      <w:r w:rsidRPr="00D22E31">
        <w:rPr>
          <w:i/>
          <w:lang w:eastAsia="zh-CN"/>
        </w:rPr>
        <w:t>drb-ContinueUDC</w:t>
      </w:r>
      <w:proofErr w:type="spellEnd"/>
      <w:r w:rsidRPr="00D22E31">
        <w:rPr>
          <w:lang w:eastAsia="zh-CN"/>
        </w:rPr>
        <w:t xml:space="preserve"> is configured and if the PDCP SDU has been compressed before:</w:t>
      </w:r>
    </w:p>
    <w:p w14:paraId="37D5393D" w14:textId="77777777" w:rsidR="00133921" w:rsidRPr="00D22E31" w:rsidRDefault="00133921" w:rsidP="00133921">
      <w:pPr>
        <w:pStyle w:val="B3"/>
        <w:rPr>
          <w:lang w:eastAsia="zh-CN"/>
        </w:rPr>
      </w:pPr>
      <w:r w:rsidRPr="00D22E31">
        <w:t>-</w:t>
      </w:r>
      <w:r w:rsidRPr="00D22E31">
        <w:tab/>
      </w:r>
      <w:r w:rsidRPr="00D22E31">
        <w:rPr>
          <w:lang w:eastAsia="zh-CN"/>
        </w:rPr>
        <w:t>submit the PDCP SDU previously compressed to integrity protection and ciphering function;</w:t>
      </w:r>
    </w:p>
    <w:p w14:paraId="0A019D20" w14:textId="047F79FE" w:rsidR="00133921" w:rsidRPr="00D22E31" w:rsidRDefault="00133921" w:rsidP="00133921">
      <w:pPr>
        <w:pStyle w:val="B2"/>
        <w:rPr>
          <w:lang w:eastAsia="zh-CN"/>
        </w:rPr>
      </w:pPr>
      <w:r w:rsidRPr="00D22E31">
        <w:rPr>
          <w:rFonts w:eastAsia="Malgun Gothic"/>
          <w:lang w:eastAsia="ko-KR"/>
        </w:rPr>
        <w:t>-</w:t>
      </w:r>
      <w:r w:rsidRPr="00D22E31">
        <w:rPr>
          <w:rFonts w:eastAsia="Malgun Gothic"/>
          <w:lang w:eastAsia="ko-KR"/>
        </w:rPr>
        <w:tab/>
        <w:t>else:</w:t>
      </w:r>
    </w:p>
    <w:p w14:paraId="6A924803" w14:textId="77777777" w:rsidR="00C520F9" w:rsidRDefault="00133921" w:rsidP="00133921">
      <w:pPr>
        <w:pStyle w:val="B3"/>
        <w:rPr>
          <w:ins w:id="10" w:author="Apple - Zhibin Wu 2" w:date="2023-10-24T23:39:00Z"/>
          <w:rFonts w:eastAsia="Malgun Gothic"/>
          <w:lang w:eastAsia="ko-KR"/>
        </w:rPr>
      </w:pPr>
      <w:r w:rsidRPr="00D22E31">
        <w:t>-</w:t>
      </w:r>
      <w:r w:rsidRPr="00D22E31">
        <w:tab/>
      </w:r>
      <w:r w:rsidRPr="00D22E31">
        <w:rPr>
          <w:lang w:eastAsia="zh-CN"/>
        </w:rPr>
        <w:t>perform uplink data compression of the PDCP SDU as specified in clause 5.14.4</w:t>
      </w:r>
      <w:r w:rsidR="00C520F9">
        <w:rPr>
          <w:lang w:eastAsia="zh-CN"/>
        </w:rPr>
        <w:t xml:space="preserve"> </w:t>
      </w:r>
      <w:ins w:id="11" w:author="Apple - Zhibin Wu 2" w:date="2023-10-24T22:50:00Z">
        <w:r w:rsidR="00C520F9">
          <w:rPr>
            <w:rFonts w:eastAsia="Malgun Gothic"/>
            <w:lang w:eastAsia="ko-KR"/>
          </w:rPr>
          <w:t xml:space="preserve">if </w:t>
        </w:r>
      </w:ins>
      <w:ins w:id="12" w:author="Apple - Zhibin Wu 2" w:date="2023-10-24T22:51:00Z">
        <w:r w:rsidR="00C520F9">
          <w:rPr>
            <w:rFonts w:eastAsia="Malgun Gothic"/>
            <w:lang w:eastAsia="ko-KR"/>
          </w:rPr>
          <w:t xml:space="preserve">the PDCP entity is for </w:t>
        </w:r>
        <w:proofErr w:type="spellStart"/>
        <w:r w:rsidR="00C520F9">
          <w:rPr>
            <w:rFonts w:eastAsia="Malgun Gothic"/>
            <w:lang w:eastAsia="ko-KR"/>
          </w:rPr>
          <w:t>Uu</w:t>
        </w:r>
        <w:proofErr w:type="spellEnd"/>
        <w:r w:rsidR="00C520F9">
          <w:rPr>
            <w:rFonts w:eastAsia="Malgun Gothic"/>
            <w:lang w:eastAsia="ko-KR"/>
          </w:rPr>
          <w:t xml:space="preserve"> interface</w:t>
        </w:r>
      </w:ins>
      <w:ins w:id="13" w:author="Apple - Zhibin Wu 2" w:date="2023-10-24T23:39:00Z">
        <w:r w:rsidR="00C520F9">
          <w:rPr>
            <w:rFonts w:eastAsia="Malgun Gothic"/>
            <w:lang w:eastAsia="ko-KR"/>
          </w:rPr>
          <w:t>;</w:t>
        </w:r>
      </w:ins>
    </w:p>
    <w:p w14:paraId="7AF57E6F" w14:textId="7D804C19" w:rsidR="00133921" w:rsidRPr="00D22E31" w:rsidRDefault="00C520F9" w:rsidP="00133921">
      <w:pPr>
        <w:pStyle w:val="B3"/>
        <w:rPr>
          <w:lang w:eastAsia="zh-CN"/>
        </w:rPr>
      </w:pPr>
      <w:ins w:id="14" w:author="Apple - Zhibin Wu 2" w:date="2023-10-24T23:39:00Z">
        <w:r>
          <w:rPr>
            <w:lang w:eastAsia="zh-CN"/>
          </w:rPr>
          <w:t>-</w:t>
        </w:r>
        <w:r>
          <w:rPr>
            <w:lang w:eastAsia="zh-CN"/>
          </w:rPr>
          <w:tab/>
        </w:r>
      </w:ins>
      <w:del w:id="15" w:author="Apple - Zhibin Wu 2" w:date="2023-10-24T23:39:00Z">
        <w:r w:rsidR="00133921" w:rsidRPr="00D22E31" w:rsidDel="00C520F9">
          <w:rPr>
            <w:lang w:eastAsia="zh-CN"/>
          </w:rPr>
          <w:delText xml:space="preserve">, and </w:delText>
        </w:r>
      </w:del>
      <w:r w:rsidR="00133921" w:rsidRPr="00D22E31">
        <w:rPr>
          <w:lang w:eastAsia="zh-CN"/>
        </w:rPr>
        <w:t>submit the PDCP SDU to integrity protection and ciphering function;</w:t>
      </w:r>
    </w:p>
    <w:p w14:paraId="37004FCD" w14:textId="77777777" w:rsidR="00133921" w:rsidRPr="00D22E31" w:rsidRDefault="00133921" w:rsidP="00133921">
      <w:pPr>
        <w:pStyle w:val="B2"/>
        <w:rPr>
          <w:lang w:eastAsia="ko-KR"/>
        </w:rPr>
      </w:pPr>
      <w:r w:rsidRPr="00D22E31">
        <w:rPr>
          <w:lang w:eastAsia="ko-KR"/>
        </w:rPr>
        <w:t>-</w:t>
      </w:r>
      <w:r w:rsidRPr="00D22E31">
        <w:rPr>
          <w:lang w:eastAsia="ko-KR"/>
        </w:rPr>
        <w:tab/>
        <w:t>perform integrity protection and ciphering of the PDCP SDU using the COUNT value associated with this PDCP SDU as specified in the clause 5.9 and 5.8;</w:t>
      </w:r>
    </w:p>
    <w:p w14:paraId="2547BF88" w14:textId="76A02D02" w:rsidR="00133921" w:rsidRPr="00D22E31" w:rsidRDefault="00133921" w:rsidP="00133921">
      <w:pPr>
        <w:pStyle w:val="B2"/>
        <w:rPr>
          <w:lang w:eastAsia="ko-KR"/>
        </w:rPr>
      </w:pPr>
      <w:r w:rsidRPr="00D22E31">
        <w:rPr>
          <w:lang w:eastAsia="ko-KR"/>
        </w:rPr>
        <w:t>-</w:t>
      </w:r>
      <w:r w:rsidRPr="00D22E31">
        <w:rPr>
          <w:lang w:eastAsia="ko-KR"/>
        </w:rPr>
        <w:tab/>
        <w:t>submit the resulting PDCP Data PDU to lower layer, as specified in clause 5.2.1.</w:t>
      </w:r>
    </w:p>
    <w:p w14:paraId="4B49A9D2" w14:textId="77777777" w:rsidR="00133921" w:rsidRPr="00D22E31" w:rsidRDefault="00133921" w:rsidP="00133921">
      <w:r w:rsidRPr="00D22E31">
        <w:t>When upper layers request a PDCP entity re-establishment, the receiving PDCP entity shall:</w:t>
      </w:r>
    </w:p>
    <w:p w14:paraId="6404C536" w14:textId="77777777" w:rsidR="00133921" w:rsidRPr="00D22E31" w:rsidRDefault="00133921" w:rsidP="00133921">
      <w:pPr>
        <w:pStyle w:val="B1"/>
        <w:rPr>
          <w:lang w:eastAsia="ko-KR"/>
        </w:rPr>
      </w:pPr>
      <w:r w:rsidRPr="00D22E31">
        <w:rPr>
          <w:lang w:eastAsia="zh-CN"/>
        </w:rPr>
        <w:lastRenderedPageBreak/>
        <w:t>-</w:t>
      </w:r>
      <w:r w:rsidRPr="00D22E31">
        <w:rPr>
          <w:lang w:eastAsia="zh-CN"/>
        </w:rPr>
        <w:tab/>
      </w:r>
      <w:r w:rsidRPr="00D22E31">
        <w:rPr>
          <w:lang w:eastAsia="ko-KR"/>
        </w:rPr>
        <w:t>process the PDCP Data PDUs that are received from lower layers due to the re-establishment of the lower layers, as specified in the clause 5.2.2.1;</w:t>
      </w:r>
    </w:p>
    <w:p w14:paraId="260EA659" w14:textId="77777777" w:rsidR="00133921" w:rsidRPr="00D22E31" w:rsidRDefault="00133921" w:rsidP="00133921">
      <w:pPr>
        <w:pStyle w:val="B1"/>
        <w:rPr>
          <w:lang w:eastAsia="zh-CN"/>
        </w:rPr>
      </w:pPr>
      <w:r w:rsidRPr="00D22E31">
        <w:rPr>
          <w:lang w:eastAsia="zh-CN"/>
        </w:rPr>
        <w:t>-</w:t>
      </w:r>
      <w:r w:rsidRPr="00D22E31">
        <w:rPr>
          <w:lang w:eastAsia="zh-CN"/>
        </w:rPr>
        <w:tab/>
        <w:t>for SRBs, discard</w:t>
      </w:r>
      <w:r w:rsidRPr="00D22E31">
        <w:rPr>
          <w:lang w:eastAsia="ko-KR"/>
        </w:rPr>
        <w:t xml:space="preserve"> </w:t>
      </w:r>
      <w:r w:rsidRPr="00D22E31">
        <w:t>all stored PDCP SDUs and PDCP PDUs;</w:t>
      </w:r>
    </w:p>
    <w:p w14:paraId="1B10763B" w14:textId="77777777" w:rsidR="00133921" w:rsidRPr="00D22E31" w:rsidRDefault="00133921" w:rsidP="00133921">
      <w:pPr>
        <w:pStyle w:val="B1"/>
        <w:rPr>
          <w:lang w:eastAsia="ko-KR"/>
        </w:rPr>
      </w:pPr>
      <w:r w:rsidRPr="00D22E31">
        <w:rPr>
          <w:lang w:eastAsia="ko-KR"/>
        </w:rPr>
        <w:t>-</w:t>
      </w:r>
      <w:r w:rsidRPr="00D22E31">
        <w:rPr>
          <w:lang w:eastAsia="ko-KR"/>
        </w:rPr>
        <w:tab/>
        <w:t xml:space="preserve">for SRBs, UM DRBs and UM MRBs, if </w:t>
      </w:r>
      <w:r w:rsidRPr="00D22E31">
        <w:rPr>
          <w:i/>
          <w:lang w:eastAsia="ko-KR"/>
        </w:rPr>
        <w:t>t-Reordering</w:t>
      </w:r>
      <w:r w:rsidRPr="00D22E31">
        <w:rPr>
          <w:lang w:eastAsia="ko-KR"/>
        </w:rPr>
        <w:t xml:space="preserve"> is running:</w:t>
      </w:r>
    </w:p>
    <w:p w14:paraId="61947D5D" w14:textId="77777777" w:rsidR="00133921" w:rsidRPr="00D22E31" w:rsidRDefault="00133921" w:rsidP="00133921">
      <w:pPr>
        <w:pStyle w:val="B2"/>
        <w:rPr>
          <w:lang w:eastAsia="ko-KR"/>
        </w:rPr>
      </w:pPr>
      <w:r w:rsidRPr="00D22E31">
        <w:rPr>
          <w:lang w:eastAsia="ko-KR"/>
        </w:rPr>
        <w:t>-</w:t>
      </w:r>
      <w:r w:rsidRPr="00D22E31">
        <w:rPr>
          <w:lang w:eastAsia="ko-KR"/>
        </w:rPr>
        <w:tab/>
        <w:t xml:space="preserve">stop and reset </w:t>
      </w:r>
      <w:r w:rsidRPr="00D22E31">
        <w:rPr>
          <w:i/>
          <w:lang w:eastAsia="ko-KR"/>
        </w:rPr>
        <w:t>t-Reordering</w:t>
      </w:r>
      <w:r w:rsidRPr="00D22E31">
        <w:rPr>
          <w:lang w:eastAsia="ko-KR"/>
        </w:rPr>
        <w:t>;</w:t>
      </w:r>
    </w:p>
    <w:p w14:paraId="189A4103" w14:textId="77777777" w:rsidR="00133921" w:rsidRPr="00D22E31" w:rsidRDefault="00133921" w:rsidP="00133921">
      <w:pPr>
        <w:pStyle w:val="B2"/>
        <w:rPr>
          <w:lang w:eastAsia="ko-KR"/>
        </w:rPr>
      </w:pPr>
      <w:r w:rsidRPr="00D22E31">
        <w:rPr>
          <w:lang w:eastAsia="ko-KR"/>
        </w:rPr>
        <w:t>-</w:t>
      </w:r>
      <w:r w:rsidRPr="00D22E31">
        <w:rPr>
          <w:lang w:eastAsia="ko-KR"/>
        </w:rPr>
        <w:tab/>
        <w:t>for UM DRBs and UM MRBs, deliver all stored PDCP SDUs to the upper layers in ascending order of associated COUNT values after performing header decompression;</w:t>
      </w:r>
    </w:p>
    <w:p w14:paraId="70BCDCF7"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and AM MRBs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ROHC for all stored PDCP SDUs if </w:t>
      </w:r>
      <w:proofErr w:type="spellStart"/>
      <w:r w:rsidRPr="00D22E31">
        <w:rPr>
          <w:i/>
          <w:lang w:eastAsia="ko-KR"/>
        </w:rPr>
        <w:t>drb-ContinueROHC</w:t>
      </w:r>
      <w:proofErr w:type="spellEnd"/>
      <w:r w:rsidRPr="00D22E31">
        <w:rPr>
          <w:lang w:eastAsia="ko-KR"/>
        </w:rPr>
        <w:t xml:space="preserve"> is not configured in </w:t>
      </w:r>
      <w:r w:rsidRPr="00D22E31">
        <w:t>TS 38.331</w:t>
      </w:r>
      <w:r w:rsidRPr="00D22E31">
        <w:rPr>
          <w:lang w:eastAsia="ko-KR"/>
        </w:rPr>
        <w:t xml:space="preserve"> [3];</w:t>
      </w:r>
    </w:p>
    <w:p w14:paraId="1875D782" w14:textId="77777777" w:rsidR="00133921" w:rsidRPr="00D22E31" w:rsidRDefault="00133921" w:rsidP="00133921">
      <w:pPr>
        <w:pStyle w:val="B1"/>
        <w:rPr>
          <w:lang w:eastAsia="zh-CN"/>
        </w:rPr>
      </w:pPr>
      <w:r w:rsidRPr="00D22E31">
        <w:rPr>
          <w:lang w:eastAsia="ko-KR"/>
        </w:rPr>
        <w:t>-</w:t>
      </w:r>
      <w:r w:rsidRPr="00D22E31">
        <w:rPr>
          <w:lang w:eastAsia="ko-KR"/>
        </w:rPr>
        <w:tab/>
        <w:t>for AM DRBs</w:t>
      </w:r>
      <w:r w:rsidRPr="00D22E31">
        <w:rPr>
          <w:lang w:eastAsia="zh-CN"/>
        </w:rPr>
        <w:t xml:space="preserve"> for PC5 interface</w:t>
      </w:r>
      <w:r w:rsidRPr="00D22E31">
        <w:rPr>
          <w:lang w:eastAsia="ko-KR"/>
        </w:rPr>
        <w:t xml:space="preserve">, perform header decompression using ROHC for all stored PDCP </w:t>
      </w:r>
      <w:r w:rsidRPr="00D22E31">
        <w:rPr>
          <w:lang w:eastAsia="zh-CN"/>
        </w:rPr>
        <w:t xml:space="preserve">IP </w:t>
      </w:r>
      <w:r w:rsidRPr="00D22E31">
        <w:rPr>
          <w:lang w:eastAsia="ko-KR"/>
        </w:rPr>
        <w:t>SDUs;</w:t>
      </w:r>
    </w:p>
    <w:p w14:paraId="7BD95FBA" w14:textId="77777777" w:rsidR="00133921" w:rsidRPr="00D22E31" w:rsidRDefault="00133921" w:rsidP="00133921">
      <w:pPr>
        <w:pStyle w:val="B1"/>
        <w:rPr>
          <w:lang w:eastAsia="ko-KR"/>
        </w:rPr>
      </w:pPr>
      <w:r w:rsidRPr="00D22E31">
        <w:rPr>
          <w:lang w:eastAsia="ko-KR"/>
        </w:rPr>
        <w:t>-</w:t>
      </w:r>
      <w:r w:rsidRPr="00D22E31">
        <w:rPr>
          <w:lang w:eastAsia="ko-KR"/>
        </w:rPr>
        <w:tab/>
        <w:t>for AM DRBs</w:t>
      </w:r>
      <w:r w:rsidRPr="00D22E31">
        <w:rPr>
          <w:lang w:eastAsia="zh-CN"/>
        </w:rPr>
        <w:t xml:space="preserve"> </w:t>
      </w:r>
      <w:r w:rsidRPr="00D22E31">
        <w:rPr>
          <w:lang w:eastAsia="ko-KR"/>
        </w:rPr>
        <w:t xml:space="preserve">and </w:t>
      </w:r>
      <w:r w:rsidRPr="00D22E31">
        <w:rPr>
          <w:lang w:eastAsia="zh-CN"/>
        </w:rPr>
        <w:t xml:space="preserve">AM </w:t>
      </w:r>
      <w:r w:rsidRPr="00D22E31">
        <w:rPr>
          <w:lang w:eastAsia="ko-KR"/>
        </w:rPr>
        <w:t>MRBs</w:t>
      </w:r>
      <w:r w:rsidRPr="00D22E31">
        <w:rPr>
          <w:lang w:eastAsia="zh-CN"/>
        </w:rPr>
        <w:t xml:space="preserve"> for </w:t>
      </w:r>
      <w:proofErr w:type="spellStart"/>
      <w:r w:rsidRPr="00D22E31">
        <w:rPr>
          <w:lang w:eastAsia="zh-CN"/>
        </w:rPr>
        <w:t>Uu</w:t>
      </w:r>
      <w:proofErr w:type="spellEnd"/>
      <w:r w:rsidRPr="00D22E31">
        <w:rPr>
          <w:lang w:eastAsia="zh-CN"/>
        </w:rPr>
        <w:t xml:space="preserve"> interface</w:t>
      </w:r>
      <w:r w:rsidRPr="00D22E31">
        <w:rPr>
          <w:lang w:eastAsia="ko-KR"/>
        </w:rPr>
        <w:t xml:space="preserve">, perform header decompression using EHC for all stored PDCP SDUs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5D3A6A0A" w14:textId="77777777" w:rsidR="00133921" w:rsidRPr="00D22E31" w:rsidRDefault="00133921" w:rsidP="00133921">
      <w:pPr>
        <w:pStyle w:val="B1"/>
      </w:pPr>
      <w:r w:rsidRPr="00D22E31">
        <w:t>-</w:t>
      </w:r>
      <w:r w:rsidRPr="00D22E31">
        <w:tab/>
        <w:t>for UM DRBs,</w:t>
      </w:r>
      <w:r w:rsidRPr="00D22E31">
        <w:rPr>
          <w:lang w:eastAsia="ko-KR"/>
        </w:rPr>
        <w:t xml:space="preserve"> AM DRBs, UM MRBs and AM MRBs</w:t>
      </w:r>
      <w:r w:rsidRPr="00D22E31">
        <w:t xml:space="preserve">, reset the ROHC </w:t>
      </w:r>
      <w:r w:rsidRPr="00D22E31">
        <w:rPr>
          <w:lang w:eastAsia="ko-KR"/>
        </w:rPr>
        <w:t>protocol for downlink</w:t>
      </w:r>
      <w:r w:rsidRPr="00D22E31">
        <w:t xml:space="preserve"> and start with NC state in U-mode (as defined in RFC 3095 [8] and RFC 4815 [9])</w:t>
      </w:r>
      <w:r w:rsidRPr="00D22E31">
        <w:rPr>
          <w:lang w:eastAsia="ko-KR"/>
        </w:rPr>
        <w:t xml:space="preserve"> if </w:t>
      </w:r>
      <w:proofErr w:type="spellStart"/>
      <w:r w:rsidRPr="00D22E31">
        <w:rPr>
          <w:i/>
          <w:iCs/>
        </w:rPr>
        <w:t>drb-ContinueROHC</w:t>
      </w:r>
      <w:proofErr w:type="spellEnd"/>
      <w:r w:rsidRPr="00D22E31">
        <w:rPr>
          <w:lang w:eastAsia="ko-KR"/>
        </w:rPr>
        <w:t xml:space="preserve"> is not configured in </w:t>
      </w:r>
      <w:r w:rsidRPr="00D22E31">
        <w:t>TS 38.331</w:t>
      </w:r>
      <w:r w:rsidRPr="00D22E31">
        <w:rPr>
          <w:lang w:eastAsia="ko-KR"/>
        </w:rPr>
        <w:t xml:space="preserve"> [3]</w:t>
      </w:r>
      <w:r w:rsidRPr="00D22E31">
        <w:t>;</w:t>
      </w:r>
    </w:p>
    <w:p w14:paraId="2502EB0F" w14:textId="77777777" w:rsidR="00133921" w:rsidRPr="00D22E31" w:rsidRDefault="00133921" w:rsidP="00133921">
      <w:pPr>
        <w:pStyle w:val="B1"/>
      </w:pPr>
      <w:r w:rsidRPr="00D22E31">
        <w:rPr>
          <w:lang w:eastAsia="ko-KR"/>
        </w:rPr>
        <w:t>-</w:t>
      </w:r>
      <w:r w:rsidRPr="00D22E31">
        <w:rPr>
          <w:lang w:eastAsia="ko-KR"/>
        </w:rPr>
        <w:tab/>
      </w:r>
      <w:r w:rsidRPr="00D22E31">
        <w:t>for UM DRBs,</w:t>
      </w:r>
      <w:r w:rsidRPr="00D22E31">
        <w:rPr>
          <w:lang w:eastAsia="ko-KR"/>
        </w:rPr>
        <w:t xml:space="preserve"> AM DRBs, UM MRBs and AM MRBs</w:t>
      </w:r>
      <w:r w:rsidRPr="00D22E31">
        <w:t>,</w:t>
      </w:r>
      <w:r w:rsidRPr="00D22E31">
        <w:rPr>
          <w:lang w:eastAsia="ko-KR"/>
        </w:rPr>
        <w:t xml:space="preserve"> reset the EHC protocol for downlink if </w:t>
      </w:r>
      <w:proofErr w:type="spellStart"/>
      <w:r w:rsidRPr="00D22E31">
        <w:rPr>
          <w:i/>
          <w:lang w:eastAsia="ko-KR"/>
        </w:rPr>
        <w:t>drb</w:t>
      </w:r>
      <w:proofErr w:type="spellEnd"/>
      <w:r w:rsidRPr="00D22E31">
        <w:rPr>
          <w:i/>
          <w:lang w:eastAsia="ko-KR"/>
        </w:rPr>
        <w:t>-</w:t>
      </w:r>
      <w:proofErr w:type="spellStart"/>
      <w:r w:rsidRPr="00D22E31">
        <w:rPr>
          <w:i/>
          <w:lang w:eastAsia="ko-KR"/>
        </w:rPr>
        <w:t>ContinueEHC</w:t>
      </w:r>
      <w:proofErr w:type="spellEnd"/>
      <w:r w:rsidRPr="00D22E31">
        <w:rPr>
          <w:i/>
          <w:lang w:eastAsia="ko-KR"/>
        </w:rPr>
        <w:t>-DL</w:t>
      </w:r>
      <w:r w:rsidRPr="00D22E31">
        <w:rPr>
          <w:lang w:eastAsia="ko-KR"/>
        </w:rPr>
        <w:t xml:space="preserve"> is not configured in </w:t>
      </w:r>
      <w:r w:rsidRPr="00D22E31">
        <w:t>TS 38.331</w:t>
      </w:r>
      <w:r w:rsidRPr="00D22E31">
        <w:rPr>
          <w:lang w:eastAsia="ko-KR"/>
        </w:rPr>
        <w:t xml:space="preserve"> [3];</w:t>
      </w:r>
    </w:p>
    <w:p w14:paraId="7C0067BA" w14:textId="77777777" w:rsidR="00133921" w:rsidRPr="00D22E31" w:rsidRDefault="00133921" w:rsidP="00133921">
      <w:pPr>
        <w:pStyle w:val="B1"/>
      </w:pPr>
      <w:r w:rsidRPr="00D22E31">
        <w:t>-</w:t>
      </w:r>
      <w:r w:rsidRPr="00D22E31">
        <w:tab/>
        <w:t xml:space="preserve">for SRBs and UM DRBs, set RX_NEXT and RX_DELIV to </w:t>
      </w:r>
      <w:r w:rsidRPr="00D22E31">
        <w:rPr>
          <w:lang w:eastAsia="ko-KR"/>
        </w:rPr>
        <w:t>the initial value</w:t>
      </w:r>
      <w:r w:rsidRPr="00D22E31">
        <w:t>;</w:t>
      </w:r>
    </w:p>
    <w:p w14:paraId="36983D23" w14:textId="77777777" w:rsidR="00133921" w:rsidRPr="00D22E31" w:rsidRDefault="00133921" w:rsidP="00133921">
      <w:pPr>
        <w:pStyle w:val="B1"/>
        <w:rPr>
          <w:lang w:eastAsia="ko-KR"/>
        </w:rPr>
      </w:pPr>
      <w:r w:rsidRPr="00D22E31">
        <w:t>-</w:t>
      </w:r>
      <w:r w:rsidRPr="00D22E31">
        <w:tab/>
        <w:t xml:space="preserve">for UM MRBs and AM MRBs, set RX_NEXT and RX_DELIV to the initial value if </w:t>
      </w:r>
      <w:proofErr w:type="spellStart"/>
      <w:r w:rsidRPr="00D22E31">
        <w:rPr>
          <w:i/>
          <w:iCs/>
        </w:rPr>
        <w:t>initialRX</w:t>
      </w:r>
      <w:proofErr w:type="spellEnd"/>
      <w:r w:rsidRPr="00D22E31">
        <w:rPr>
          <w:i/>
          <w:iCs/>
        </w:rPr>
        <w:t>-DELIV</w:t>
      </w:r>
      <w:r w:rsidRPr="00D22E31">
        <w:t xml:space="preserve"> is configured in TS 38.331 [3];</w:t>
      </w:r>
    </w:p>
    <w:p w14:paraId="096E3738" w14:textId="77777777" w:rsidR="00133921" w:rsidRPr="00D22E31" w:rsidRDefault="00133921" w:rsidP="00133921">
      <w:pPr>
        <w:pStyle w:val="B1"/>
      </w:pPr>
      <w:r w:rsidRPr="00D22E31">
        <w:rPr>
          <w:lang w:eastAsia="ko-KR"/>
        </w:rPr>
        <w:t>-</w:t>
      </w:r>
      <w:r w:rsidRPr="00D22E31">
        <w:rPr>
          <w:lang w:eastAsia="ko-KR"/>
        </w:rPr>
        <w:tab/>
        <w:t>apply</w:t>
      </w:r>
      <w:r w:rsidRPr="00D22E31">
        <w:t xml:space="preserve"> the ciphering algorithm and key provided by upper layers during the PDCP entity re-establishment procedure;</w:t>
      </w:r>
    </w:p>
    <w:p w14:paraId="6449081A" w14:textId="77777777" w:rsidR="00133921" w:rsidRPr="00D22E31" w:rsidRDefault="00133921" w:rsidP="00133921">
      <w:pPr>
        <w:pStyle w:val="B1"/>
      </w:pPr>
      <w:r w:rsidRPr="00D22E31">
        <w:t>-</w:t>
      </w:r>
      <w:r w:rsidRPr="00D22E31">
        <w:tab/>
      </w:r>
      <w:r w:rsidRPr="00D22E31">
        <w:rPr>
          <w:lang w:eastAsia="ko-KR"/>
        </w:rPr>
        <w:t>apply</w:t>
      </w:r>
      <w:r w:rsidRPr="00D22E31">
        <w:t xml:space="preserve"> the integrity protection algorithm and key provided by upper layers during the PDCP entity re-establishment procedure.</w:t>
      </w:r>
    </w:p>
    <w:p w14:paraId="60C8C674" w14:textId="77777777" w:rsidR="00133921" w:rsidRPr="00D22E31" w:rsidRDefault="00133921" w:rsidP="00133921">
      <w:pPr>
        <w:pStyle w:val="NO"/>
        <w:rPr>
          <w:lang w:eastAsia="zh-CN"/>
        </w:rPr>
      </w:pPr>
      <w:r w:rsidRPr="00D22E31">
        <w:rPr>
          <w:lang w:eastAsia="zh-CN"/>
        </w:rPr>
        <w:t>NOTE 1:</w:t>
      </w:r>
      <w:r w:rsidRPr="00D22E31">
        <w:rPr>
          <w:lang w:eastAsia="zh-CN"/>
        </w:rPr>
        <w:tab/>
        <w:t>After PDCP re-establishment on a sidelink ‎SRB/DRB, UE determines when to transmit and receive with the new key and discard the old key as specified in TS ‎‎33.536 [14].‎</w:t>
      </w:r>
    </w:p>
    <w:p w14:paraId="11723765" w14:textId="77777777" w:rsidR="00133921" w:rsidRPr="00D22E31" w:rsidRDefault="00133921" w:rsidP="00133921">
      <w:pPr>
        <w:pStyle w:val="NO"/>
        <w:rPr>
          <w:lang w:eastAsia="zh-CN"/>
        </w:rPr>
      </w:pPr>
      <w:r w:rsidRPr="00D22E31">
        <w:rPr>
          <w:lang w:eastAsia="zh-CN"/>
        </w:rPr>
        <w:t>NOTE 2:</w:t>
      </w:r>
      <w:r w:rsidRPr="00D22E31">
        <w:rPr>
          <w:lang w:eastAsia="zh-CN"/>
        </w:rPr>
        <w:tab/>
        <w:t>At PDCP re-establishment, the MRB type (i.e. UM MRB or AM MRB) is determined by the target configuration.‎</w:t>
      </w:r>
    </w:p>
    <w:bookmarkEnd w:id="8"/>
    <w:bookmarkEnd w:id="9"/>
    <w:p w14:paraId="03DEA39C" w14:textId="2BD59A86" w:rsidR="001D19D4" w:rsidRPr="007E012D" w:rsidRDefault="008B38DF" w:rsidP="001D19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 xml:space="preserve">END OF </w:t>
      </w:r>
      <w:r w:rsidR="001D19D4" w:rsidRPr="007E012D">
        <w:rPr>
          <w:rFonts w:eastAsia="Calibri"/>
          <w:bCs/>
          <w:i/>
          <w:sz w:val="22"/>
          <w:szCs w:val="22"/>
          <w:lang w:val="en-US" w:eastAsia="ko-KR"/>
        </w:rPr>
        <w:t xml:space="preserve"> CHANGE</w:t>
      </w:r>
    </w:p>
    <w:sectPr w:rsidR="001D19D4" w:rsidRPr="007E012D" w:rsidSect="008B38D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C94DD" w14:textId="77777777" w:rsidR="00767000" w:rsidRDefault="00767000">
      <w:r>
        <w:separator/>
      </w:r>
    </w:p>
  </w:endnote>
  <w:endnote w:type="continuationSeparator" w:id="0">
    <w:p w14:paraId="283ABB9B" w14:textId="77777777" w:rsidR="00767000" w:rsidRDefault="00767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C0E7" w14:textId="77777777" w:rsidR="00767000" w:rsidRDefault="00767000">
      <w:r>
        <w:separator/>
      </w:r>
    </w:p>
  </w:footnote>
  <w:footnote w:type="continuationSeparator" w:id="0">
    <w:p w14:paraId="456BB481" w14:textId="77777777" w:rsidR="00767000" w:rsidRDefault="00767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D7B303E"/>
    <w:multiLevelType w:val="hybridMultilevel"/>
    <w:tmpl w:val="0B181CD6"/>
    <w:lvl w:ilvl="0" w:tplc="A87AC2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914CA7"/>
    <w:multiLevelType w:val="hybridMultilevel"/>
    <w:tmpl w:val="16D2C7AC"/>
    <w:lvl w:ilvl="0" w:tplc="145ED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55206594">
    <w:abstractNumId w:val="0"/>
  </w:num>
  <w:num w:numId="2" w16cid:durableId="1449812612">
    <w:abstractNumId w:val="4"/>
  </w:num>
  <w:num w:numId="3" w16cid:durableId="326247170">
    <w:abstractNumId w:val="3"/>
  </w:num>
  <w:num w:numId="4" w16cid:durableId="1172601060">
    <w:abstractNumId w:val="1"/>
  </w:num>
  <w:num w:numId="5" w16cid:durableId="349643981">
    <w:abstractNumId w:val="6"/>
  </w:num>
  <w:num w:numId="6" w16cid:durableId="842210384">
    <w:abstractNumId w:val="2"/>
  </w:num>
  <w:num w:numId="7" w16cid:durableId="659299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B5"/>
    <w:rsid w:val="00016173"/>
    <w:rsid w:val="00022E4A"/>
    <w:rsid w:val="000319A4"/>
    <w:rsid w:val="000A6394"/>
    <w:rsid w:val="000B7719"/>
    <w:rsid w:val="000B7FED"/>
    <w:rsid w:val="000C038A"/>
    <w:rsid w:val="000C6598"/>
    <w:rsid w:val="000D09B8"/>
    <w:rsid w:val="000D44B3"/>
    <w:rsid w:val="00103B7F"/>
    <w:rsid w:val="00107830"/>
    <w:rsid w:val="0011740E"/>
    <w:rsid w:val="00122807"/>
    <w:rsid w:val="00133921"/>
    <w:rsid w:val="00144734"/>
    <w:rsid w:val="00145D43"/>
    <w:rsid w:val="00150212"/>
    <w:rsid w:val="00150CEB"/>
    <w:rsid w:val="00163FCE"/>
    <w:rsid w:val="0017747E"/>
    <w:rsid w:val="00181520"/>
    <w:rsid w:val="00191FF0"/>
    <w:rsid w:val="00192C46"/>
    <w:rsid w:val="00194010"/>
    <w:rsid w:val="001A08B3"/>
    <w:rsid w:val="001A6127"/>
    <w:rsid w:val="001A7B60"/>
    <w:rsid w:val="001B52F0"/>
    <w:rsid w:val="001B7A65"/>
    <w:rsid w:val="001D19D4"/>
    <w:rsid w:val="001E1595"/>
    <w:rsid w:val="001E41F3"/>
    <w:rsid w:val="00204530"/>
    <w:rsid w:val="00221693"/>
    <w:rsid w:val="00234ED0"/>
    <w:rsid w:val="0026004D"/>
    <w:rsid w:val="002620C7"/>
    <w:rsid w:val="002640DD"/>
    <w:rsid w:val="00273E3B"/>
    <w:rsid w:val="00275D12"/>
    <w:rsid w:val="00277050"/>
    <w:rsid w:val="002826D0"/>
    <w:rsid w:val="00284FEB"/>
    <w:rsid w:val="002860C4"/>
    <w:rsid w:val="00291A25"/>
    <w:rsid w:val="002975E0"/>
    <w:rsid w:val="002A5AAC"/>
    <w:rsid w:val="002B5731"/>
    <w:rsid w:val="002B5741"/>
    <w:rsid w:val="002E472E"/>
    <w:rsid w:val="002E491C"/>
    <w:rsid w:val="002E4B5A"/>
    <w:rsid w:val="002F77FF"/>
    <w:rsid w:val="00305409"/>
    <w:rsid w:val="00307326"/>
    <w:rsid w:val="0031527B"/>
    <w:rsid w:val="00326871"/>
    <w:rsid w:val="00340F6F"/>
    <w:rsid w:val="003456C8"/>
    <w:rsid w:val="003609EF"/>
    <w:rsid w:val="0036231A"/>
    <w:rsid w:val="0037219E"/>
    <w:rsid w:val="00374DD4"/>
    <w:rsid w:val="00386E87"/>
    <w:rsid w:val="003B350B"/>
    <w:rsid w:val="003E1A36"/>
    <w:rsid w:val="003E5ADF"/>
    <w:rsid w:val="003F7814"/>
    <w:rsid w:val="00410371"/>
    <w:rsid w:val="00411CB4"/>
    <w:rsid w:val="00413813"/>
    <w:rsid w:val="00423456"/>
    <w:rsid w:val="004242F1"/>
    <w:rsid w:val="00434A5B"/>
    <w:rsid w:val="00443B4A"/>
    <w:rsid w:val="0044570D"/>
    <w:rsid w:val="00471EC7"/>
    <w:rsid w:val="004851FC"/>
    <w:rsid w:val="004912BF"/>
    <w:rsid w:val="004966A5"/>
    <w:rsid w:val="00497B26"/>
    <w:rsid w:val="004A00EE"/>
    <w:rsid w:val="004B52F1"/>
    <w:rsid w:val="004B75B7"/>
    <w:rsid w:val="004C2849"/>
    <w:rsid w:val="004C4B0E"/>
    <w:rsid w:val="004F2527"/>
    <w:rsid w:val="005141D9"/>
    <w:rsid w:val="0051580D"/>
    <w:rsid w:val="0053735D"/>
    <w:rsid w:val="00547111"/>
    <w:rsid w:val="00553795"/>
    <w:rsid w:val="00554978"/>
    <w:rsid w:val="0055600E"/>
    <w:rsid w:val="005565FD"/>
    <w:rsid w:val="00584877"/>
    <w:rsid w:val="00586317"/>
    <w:rsid w:val="00590730"/>
    <w:rsid w:val="00592D74"/>
    <w:rsid w:val="005A0861"/>
    <w:rsid w:val="005A4B2F"/>
    <w:rsid w:val="005B3667"/>
    <w:rsid w:val="005B6F9E"/>
    <w:rsid w:val="005C5E2F"/>
    <w:rsid w:val="005E2C44"/>
    <w:rsid w:val="005F3729"/>
    <w:rsid w:val="0060415A"/>
    <w:rsid w:val="0060689E"/>
    <w:rsid w:val="00621188"/>
    <w:rsid w:val="006257ED"/>
    <w:rsid w:val="00630300"/>
    <w:rsid w:val="00653DE4"/>
    <w:rsid w:val="00661CA3"/>
    <w:rsid w:val="00665C47"/>
    <w:rsid w:val="00667B9A"/>
    <w:rsid w:val="006733A8"/>
    <w:rsid w:val="006942E1"/>
    <w:rsid w:val="00695808"/>
    <w:rsid w:val="006B46FB"/>
    <w:rsid w:val="006E21FB"/>
    <w:rsid w:val="00722222"/>
    <w:rsid w:val="007247D1"/>
    <w:rsid w:val="0072562C"/>
    <w:rsid w:val="00735D3E"/>
    <w:rsid w:val="007668EF"/>
    <w:rsid w:val="00767000"/>
    <w:rsid w:val="00791125"/>
    <w:rsid w:val="00792342"/>
    <w:rsid w:val="007977A8"/>
    <w:rsid w:val="007A3A40"/>
    <w:rsid w:val="007B512A"/>
    <w:rsid w:val="007C127B"/>
    <w:rsid w:val="007C2097"/>
    <w:rsid w:val="007D1A25"/>
    <w:rsid w:val="007D6A07"/>
    <w:rsid w:val="007E012D"/>
    <w:rsid w:val="007F0D97"/>
    <w:rsid w:val="007F3738"/>
    <w:rsid w:val="007F7259"/>
    <w:rsid w:val="008033B1"/>
    <w:rsid w:val="008040A8"/>
    <w:rsid w:val="0081183C"/>
    <w:rsid w:val="008210A7"/>
    <w:rsid w:val="008279FA"/>
    <w:rsid w:val="00835C77"/>
    <w:rsid w:val="008419C1"/>
    <w:rsid w:val="00841D9E"/>
    <w:rsid w:val="008626E7"/>
    <w:rsid w:val="00870EE7"/>
    <w:rsid w:val="00871B57"/>
    <w:rsid w:val="00875AB3"/>
    <w:rsid w:val="008863B9"/>
    <w:rsid w:val="0088764E"/>
    <w:rsid w:val="008A45A6"/>
    <w:rsid w:val="008A5E29"/>
    <w:rsid w:val="008B38DF"/>
    <w:rsid w:val="008B5268"/>
    <w:rsid w:val="008D3CCC"/>
    <w:rsid w:val="008F24EF"/>
    <w:rsid w:val="008F3789"/>
    <w:rsid w:val="008F5C13"/>
    <w:rsid w:val="008F686C"/>
    <w:rsid w:val="009027C9"/>
    <w:rsid w:val="009148DE"/>
    <w:rsid w:val="00930C17"/>
    <w:rsid w:val="009347D3"/>
    <w:rsid w:val="00941841"/>
    <w:rsid w:val="00941E30"/>
    <w:rsid w:val="0097229B"/>
    <w:rsid w:val="009777D9"/>
    <w:rsid w:val="009827EC"/>
    <w:rsid w:val="00987217"/>
    <w:rsid w:val="00991B88"/>
    <w:rsid w:val="00997175"/>
    <w:rsid w:val="009A2A35"/>
    <w:rsid w:val="009A5753"/>
    <w:rsid w:val="009A579D"/>
    <w:rsid w:val="009A7345"/>
    <w:rsid w:val="009C6CF4"/>
    <w:rsid w:val="009E3297"/>
    <w:rsid w:val="009E39F6"/>
    <w:rsid w:val="009E737C"/>
    <w:rsid w:val="009F332E"/>
    <w:rsid w:val="009F734F"/>
    <w:rsid w:val="00A00EE8"/>
    <w:rsid w:val="00A246B6"/>
    <w:rsid w:val="00A25B51"/>
    <w:rsid w:val="00A47E70"/>
    <w:rsid w:val="00A50A10"/>
    <w:rsid w:val="00A50CF0"/>
    <w:rsid w:val="00A55433"/>
    <w:rsid w:val="00A5614A"/>
    <w:rsid w:val="00A633D7"/>
    <w:rsid w:val="00A7671C"/>
    <w:rsid w:val="00A8109F"/>
    <w:rsid w:val="00A97EC1"/>
    <w:rsid w:val="00AA2CBC"/>
    <w:rsid w:val="00AC16C0"/>
    <w:rsid w:val="00AC5820"/>
    <w:rsid w:val="00AD1CD8"/>
    <w:rsid w:val="00AD3AC0"/>
    <w:rsid w:val="00B258BB"/>
    <w:rsid w:val="00B66434"/>
    <w:rsid w:val="00B67B97"/>
    <w:rsid w:val="00B7223B"/>
    <w:rsid w:val="00B72F90"/>
    <w:rsid w:val="00B73D27"/>
    <w:rsid w:val="00B87323"/>
    <w:rsid w:val="00B908A3"/>
    <w:rsid w:val="00B968C8"/>
    <w:rsid w:val="00BA3EC5"/>
    <w:rsid w:val="00BA51D9"/>
    <w:rsid w:val="00BB2C70"/>
    <w:rsid w:val="00BB399D"/>
    <w:rsid w:val="00BB5DFC"/>
    <w:rsid w:val="00BC031B"/>
    <w:rsid w:val="00BD279D"/>
    <w:rsid w:val="00BD6BB8"/>
    <w:rsid w:val="00BE27C5"/>
    <w:rsid w:val="00BE543A"/>
    <w:rsid w:val="00BF00F5"/>
    <w:rsid w:val="00BF20E2"/>
    <w:rsid w:val="00C056FD"/>
    <w:rsid w:val="00C12750"/>
    <w:rsid w:val="00C50C17"/>
    <w:rsid w:val="00C51717"/>
    <w:rsid w:val="00C520F9"/>
    <w:rsid w:val="00C56F22"/>
    <w:rsid w:val="00C647AE"/>
    <w:rsid w:val="00C66BA2"/>
    <w:rsid w:val="00C870F6"/>
    <w:rsid w:val="00C91A22"/>
    <w:rsid w:val="00C949EB"/>
    <w:rsid w:val="00C95985"/>
    <w:rsid w:val="00CB6F2B"/>
    <w:rsid w:val="00CC0D7B"/>
    <w:rsid w:val="00CC34A7"/>
    <w:rsid w:val="00CC5026"/>
    <w:rsid w:val="00CC68D0"/>
    <w:rsid w:val="00CF4796"/>
    <w:rsid w:val="00D03F9A"/>
    <w:rsid w:val="00D04A17"/>
    <w:rsid w:val="00D06D51"/>
    <w:rsid w:val="00D142E9"/>
    <w:rsid w:val="00D22588"/>
    <w:rsid w:val="00D24991"/>
    <w:rsid w:val="00D24D46"/>
    <w:rsid w:val="00D35451"/>
    <w:rsid w:val="00D4355A"/>
    <w:rsid w:val="00D463DE"/>
    <w:rsid w:val="00D50255"/>
    <w:rsid w:val="00D64B86"/>
    <w:rsid w:val="00D66520"/>
    <w:rsid w:val="00D80D79"/>
    <w:rsid w:val="00D8149E"/>
    <w:rsid w:val="00D81F9B"/>
    <w:rsid w:val="00D84AE9"/>
    <w:rsid w:val="00D90C88"/>
    <w:rsid w:val="00DC3E3D"/>
    <w:rsid w:val="00DD5662"/>
    <w:rsid w:val="00DE34CF"/>
    <w:rsid w:val="00DF6EB4"/>
    <w:rsid w:val="00E0482A"/>
    <w:rsid w:val="00E13F3D"/>
    <w:rsid w:val="00E264BF"/>
    <w:rsid w:val="00E34898"/>
    <w:rsid w:val="00E45A89"/>
    <w:rsid w:val="00E553C0"/>
    <w:rsid w:val="00E60E94"/>
    <w:rsid w:val="00E6387B"/>
    <w:rsid w:val="00E71A4E"/>
    <w:rsid w:val="00EA51DF"/>
    <w:rsid w:val="00EB09B7"/>
    <w:rsid w:val="00EC681C"/>
    <w:rsid w:val="00ED1A21"/>
    <w:rsid w:val="00EE2177"/>
    <w:rsid w:val="00EE7D7C"/>
    <w:rsid w:val="00EF47EA"/>
    <w:rsid w:val="00EF63EC"/>
    <w:rsid w:val="00F202D0"/>
    <w:rsid w:val="00F25D98"/>
    <w:rsid w:val="00F300FB"/>
    <w:rsid w:val="00F34EA6"/>
    <w:rsid w:val="00F64D9E"/>
    <w:rsid w:val="00F673D3"/>
    <w:rsid w:val="00F8702D"/>
    <w:rsid w:val="00F926E3"/>
    <w:rsid w:val="00F966DD"/>
    <w:rsid w:val="00FB6386"/>
    <w:rsid w:val="00FD4F26"/>
    <w:rsid w:val="00FE46D8"/>
    <w:rsid w:val="00FE4EED"/>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8B38DF"/>
  </w:style>
  <w:style w:type="character" w:customStyle="1" w:styleId="B2Car">
    <w:name w:val="B2 Car"/>
    <w:basedOn w:val="DefaultParagraphFont"/>
    <w:rsid w:val="008B38DF"/>
  </w:style>
  <w:style w:type="character" w:customStyle="1" w:styleId="B3Char">
    <w:name w:val="B3 Char"/>
    <w:qFormat/>
    <w:rsid w:val="00133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7154">
      <w:bodyDiv w:val="1"/>
      <w:marLeft w:val="0"/>
      <w:marRight w:val="0"/>
      <w:marTop w:val="0"/>
      <w:marBottom w:val="0"/>
      <w:divBdr>
        <w:top w:val="none" w:sz="0" w:space="0" w:color="auto"/>
        <w:left w:val="none" w:sz="0" w:space="0" w:color="auto"/>
        <w:bottom w:val="none" w:sz="0" w:space="0" w:color="auto"/>
        <w:right w:val="none" w:sz="0" w:space="0" w:color="auto"/>
      </w:divBdr>
      <w:divsChild>
        <w:div w:id="1659771954">
          <w:marLeft w:val="0"/>
          <w:marRight w:val="0"/>
          <w:marTop w:val="0"/>
          <w:marBottom w:val="0"/>
          <w:divBdr>
            <w:top w:val="none" w:sz="0" w:space="0" w:color="auto"/>
            <w:left w:val="none" w:sz="0" w:space="0" w:color="auto"/>
            <w:bottom w:val="none" w:sz="0" w:space="0" w:color="auto"/>
            <w:right w:val="none" w:sz="0" w:space="0" w:color="auto"/>
          </w:divBdr>
          <w:divsChild>
            <w:div w:id="1298025717">
              <w:marLeft w:val="0"/>
              <w:marRight w:val="0"/>
              <w:marTop w:val="0"/>
              <w:marBottom w:val="0"/>
              <w:divBdr>
                <w:top w:val="none" w:sz="0" w:space="0" w:color="auto"/>
                <w:left w:val="none" w:sz="0" w:space="0" w:color="auto"/>
                <w:bottom w:val="none" w:sz="0" w:space="0" w:color="auto"/>
                <w:right w:val="none" w:sz="0" w:space="0" w:color="auto"/>
              </w:divBdr>
              <w:divsChild>
                <w:div w:id="402067439">
                  <w:marLeft w:val="0"/>
                  <w:marRight w:val="0"/>
                  <w:marTop w:val="0"/>
                  <w:marBottom w:val="0"/>
                  <w:divBdr>
                    <w:top w:val="none" w:sz="0" w:space="0" w:color="auto"/>
                    <w:left w:val="none" w:sz="0" w:space="0" w:color="auto"/>
                    <w:bottom w:val="none" w:sz="0" w:space="0" w:color="auto"/>
                    <w:right w:val="none" w:sz="0" w:space="0" w:color="auto"/>
                  </w:divBdr>
                  <w:divsChild>
                    <w:div w:id="19981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3344</TotalTime>
  <Pages>4</Pages>
  <Words>1155</Words>
  <Characters>6589</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2</cp:lastModifiedBy>
  <cp:revision>83</cp:revision>
  <cp:lastPrinted>1900-01-01T08:00:00Z</cp:lastPrinted>
  <dcterms:created xsi:type="dcterms:W3CDTF">2023-03-29T22:27:00Z</dcterms:created>
  <dcterms:modified xsi:type="dcterms:W3CDTF">2023-11-02T21:51:00Z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